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B556A" w14:textId="77777777" w:rsidR="0026614A" w:rsidRDefault="0026614A" w:rsidP="002661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KETTERE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4878B04E" w14:textId="77777777" w:rsidR="0026614A" w:rsidRDefault="0026614A" w:rsidP="0026614A">
      <w:pPr>
        <w:pStyle w:val="NoSpacing"/>
        <w:rPr>
          <w:rFonts w:cs="Times New Roman"/>
          <w:szCs w:val="24"/>
        </w:rPr>
      </w:pPr>
    </w:p>
    <w:p w14:paraId="59107049" w14:textId="77777777" w:rsidR="0026614A" w:rsidRDefault="0026614A" w:rsidP="0026614A">
      <w:pPr>
        <w:pStyle w:val="NoSpacing"/>
        <w:rPr>
          <w:rFonts w:cs="Times New Roman"/>
          <w:szCs w:val="24"/>
        </w:rPr>
      </w:pPr>
    </w:p>
    <w:p w14:paraId="66B07317" w14:textId="77777777" w:rsidR="0026614A" w:rsidRDefault="0026614A" w:rsidP="002661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Mar.1434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Cokdelle</w:t>
      </w:r>
      <w:proofErr w:type="spellEnd"/>
      <w:r>
        <w:rPr>
          <w:rFonts w:cs="Times New Roman"/>
          <w:szCs w:val="24"/>
        </w:rPr>
        <w:t>(q.v.) made him the supervisor of his Will.</w:t>
      </w:r>
    </w:p>
    <w:p w14:paraId="1A3C19A4" w14:textId="77777777" w:rsidR="0026614A" w:rsidRDefault="0026614A" w:rsidP="002661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p.45)</w:t>
      </w:r>
    </w:p>
    <w:p w14:paraId="0EB06BB8" w14:textId="77777777" w:rsidR="0026614A" w:rsidRDefault="0026614A" w:rsidP="0026614A">
      <w:pPr>
        <w:pStyle w:val="NoSpacing"/>
        <w:rPr>
          <w:rFonts w:cs="Times New Roman"/>
          <w:szCs w:val="24"/>
        </w:rPr>
      </w:pPr>
    </w:p>
    <w:p w14:paraId="21211BBB" w14:textId="77777777" w:rsidR="0026614A" w:rsidRDefault="0026614A" w:rsidP="0026614A">
      <w:pPr>
        <w:pStyle w:val="NoSpacing"/>
        <w:rPr>
          <w:rFonts w:cs="Times New Roman"/>
          <w:szCs w:val="24"/>
        </w:rPr>
      </w:pPr>
    </w:p>
    <w:p w14:paraId="0E319D05" w14:textId="77777777" w:rsidR="0026614A" w:rsidRDefault="0026614A" w:rsidP="002661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November 2023</w:t>
      </w:r>
    </w:p>
    <w:p w14:paraId="701D3AB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FFA9D" w14:textId="77777777" w:rsidR="0026614A" w:rsidRDefault="0026614A" w:rsidP="009139A6">
      <w:r>
        <w:separator/>
      </w:r>
    </w:p>
  </w:endnote>
  <w:endnote w:type="continuationSeparator" w:id="0">
    <w:p w14:paraId="377C9324" w14:textId="77777777" w:rsidR="0026614A" w:rsidRDefault="002661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D5D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021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D3F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306C1" w14:textId="77777777" w:rsidR="0026614A" w:rsidRDefault="0026614A" w:rsidP="009139A6">
      <w:r>
        <w:separator/>
      </w:r>
    </w:p>
  </w:footnote>
  <w:footnote w:type="continuationSeparator" w:id="0">
    <w:p w14:paraId="19C44098" w14:textId="77777777" w:rsidR="0026614A" w:rsidRDefault="002661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16C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BE7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FDB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14A"/>
    <w:rsid w:val="000666E0"/>
    <w:rsid w:val="002510B7"/>
    <w:rsid w:val="0026614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49192"/>
  <w15:chartTrackingRefBased/>
  <w15:docId w15:val="{78A57E26-A6A1-4577-8B4B-AF2D18AD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2023-11-14T19:35:00Z</dcterms:created>
  <dcterms:modified xsi:type="dcterms:W3CDTF">2023-11-14T19:35:00Z</dcterms:modified>
</cp:coreProperties>
</file>